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EAAAF" w14:textId="77777777" w:rsidR="009043A1" w:rsidRDefault="009043A1" w:rsidP="009043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BOSEWORTH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3366DD6F" w14:textId="77777777" w:rsidR="009043A1" w:rsidRDefault="009043A1" w:rsidP="009043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Shropshire.</w:t>
      </w:r>
    </w:p>
    <w:p w14:paraId="0C49A758" w14:textId="77777777" w:rsidR="009043A1" w:rsidRDefault="009043A1" w:rsidP="009043A1">
      <w:pPr>
        <w:rPr>
          <w:rFonts w:ascii="Times New Roman" w:hAnsi="Times New Roman" w:cs="Times New Roman"/>
          <w:sz w:val="24"/>
          <w:szCs w:val="24"/>
        </w:rPr>
      </w:pPr>
    </w:p>
    <w:p w14:paraId="00A5A168" w14:textId="77777777" w:rsidR="009043A1" w:rsidRDefault="009043A1" w:rsidP="009043A1">
      <w:pPr>
        <w:rPr>
          <w:rFonts w:ascii="Times New Roman" w:hAnsi="Times New Roman" w:cs="Times New Roman"/>
          <w:sz w:val="24"/>
          <w:szCs w:val="24"/>
        </w:rPr>
      </w:pPr>
    </w:p>
    <w:p w14:paraId="6D2DBC5D" w14:textId="77777777" w:rsidR="009043A1" w:rsidRDefault="009043A1" w:rsidP="009043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0EA034B9" w14:textId="77777777" w:rsidR="009043A1" w:rsidRDefault="009043A1" w:rsidP="009043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331362AB" w14:textId="77777777" w:rsidR="009043A1" w:rsidRDefault="009043A1" w:rsidP="009043A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Shropshire, excepting Shrewsbury,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09BCFC36" w14:textId="77777777" w:rsidR="009043A1" w:rsidRDefault="009043A1" w:rsidP="009043A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p.93)</w:t>
      </w:r>
    </w:p>
    <w:p w14:paraId="32245F09" w14:textId="77777777" w:rsidR="009043A1" w:rsidRDefault="009043A1" w:rsidP="009043A1">
      <w:pPr>
        <w:rPr>
          <w:rFonts w:ascii="Times New Roman" w:hAnsi="Times New Roman" w:cs="Times New Roman"/>
          <w:sz w:val="24"/>
          <w:szCs w:val="24"/>
        </w:rPr>
      </w:pPr>
    </w:p>
    <w:p w14:paraId="385EB7AF" w14:textId="77777777" w:rsidR="009043A1" w:rsidRDefault="009043A1" w:rsidP="009043A1">
      <w:pPr>
        <w:rPr>
          <w:rFonts w:ascii="Times New Roman" w:hAnsi="Times New Roman" w:cs="Times New Roman"/>
          <w:sz w:val="24"/>
          <w:szCs w:val="24"/>
        </w:rPr>
      </w:pPr>
    </w:p>
    <w:p w14:paraId="24B97F21" w14:textId="77777777" w:rsidR="009043A1" w:rsidRDefault="009043A1" w:rsidP="009043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437096D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501CF" w14:textId="77777777" w:rsidR="009043A1" w:rsidRDefault="009043A1" w:rsidP="009139A6">
      <w:r>
        <w:separator/>
      </w:r>
    </w:p>
  </w:endnote>
  <w:endnote w:type="continuationSeparator" w:id="0">
    <w:p w14:paraId="1E3E2AD0" w14:textId="77777777" w:rsidR="009043A1" w:rsidRDefault="009043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9C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F7C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18E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8445F" w14:textId="77777777" w:rsidR="009043A1" w:rsidRDefault="009043A1" w:rsidP="009139A6">
      <w:r>
        <w:separator/>
      </w:r>
    </w:p>
  </w:footnote>
  <w:footnote w:type="continuationSeparator" w:id="0">
    <w:p w14:paraId="3EBC4499" w14:textId="77777777" w:rsidR="009043A1" w:rsidRDefault="009043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404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42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4B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3A1"/>
    <w:rsid w:val="000666E0"/>
    <w:rsid w:val="002510B7"/>
    <w:rsid w:val="005C130B"/>
    <w:rsid w:val="00826F5C"/>
    <w:rsid w:val="009043A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B5F40"/>
  <w15:chartTrackingRefBased/>
  <w15:docId w15:val="{22BD7032-1A7C-4CFF-ACAE-33DEECCE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3A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2022-07-24T19:38:00Z</dcterms:created>
  <dcterms:modified xsi:type="dcterms:W3CDTF">2022-07-24T19:39:00Z</dcterms:modified>
</cp:coreProperties>
</file>